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ED10E" w14:textId="30229425" w:rsidR="0078544A" w:rsidRDefault="0078544A" w:rsidP="00785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#104</w:t>
      </w:r>
      <w:r>
        <w:rPr>
          <w:b/>
          <w:i/>
          <w:noProof/>
          <w:sz w:val="28"/>
        </w:rPr>
        <w:tab/>
      </w:r>
      <w:fldSimple w:instr=" DOCPROPERTY  Tdoc#  \* MERGEFORMAT ">
        <w:r w:rsidRPr="009F4871">
          <w:t xml:space="preserve"> </w:t>
        </w:r>
        <w:r w:rsidRPr="009F4871">
          <w:rPr>
            <w:b/>
            <w:i/>
            <w:noProof/>
            <w:sz w:val="28"/>
          </w:rPr>
          <w:t>R5-24</w:t>
        </w:r>
        <w:r w:rsidR="005028C5" w:rsidRPr="005028C5">
          <w:rPr>
            <w:b/>
            <w:i/>
            <w:noProof/>
            <w:sz w:val="28"/>
          </w:rPr>
          <w:t>4330</w:t>
        </w:r>
        <w:r w:rsidRPr="00707DF0">
          <w:rPr>
            <w:b/>
            <w:i/>
            <w:noProof/>
            <w:sz w:val="28"/>
          </w:rPr>
          <w:t xml:space="preserve"> </w:t>
        </w:r>
      </w:fldSimple>
    </w:p>
    <w:p w14:paraId="4BD5D325" w14:textId="3EA6BE22" w:rsidR="00E61721" w:rsidRPr="0022434D" w:rsidRDefault="0078544A" w:rsidP="0078544A">
      <w:pPr>
        <w:pStyle w:val="CRCoverPage"/>
        <w:outlineLvl w:val="0"/>
        <w:rPr>
          <w:b/>
          <w:noProof/>
          <w:sz w:val="24"/>
        </w:rPr>
      </w:pPr>
      <w:r w:rsidRPr="000057CF">
        <w:rPr>
          <w:b/>
          <w:noProof/>
          <w:sz w:val="24"/>
        </w:rPr>
        <w:t>Maastricht, Netherlands, August 19th – August 23rd,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6E09EF72" w:rsidR="00E61721" w:rsidRDefault="00855FB7" w:rsidP="005028C5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63FC9" w:rsidRPr="00263FC9">
              <w:t>NR</w:t>
            </w:r>
            <w:r w:rsidR="0078544A">
              <w:t>CA</w:t>
            </w:r>
            <w:r w:rsidR="005028C5">
              <w:t xml:space="preserve"> 3DL FDD band configuration of CA_n2A-n5A-n66A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21788938" w:rsidR="00E61721" w:rsidRDefault="0037335E" w:rsidP="0078544A">
            <w:pPr>
              <w:pStyle w:val="CRCoverPage"/>
              <w:spacing w:after="0"/>
              <w:ind w:left="100"/>
            </w:pPr>
            <w:r>
              <w:t>0</w:t>
            </w:r>
            <w:r w:rsidR="0078544A">
              <w:t>8</w:t>
            </w:r>
            <w:r>
              <w:t>-05</w:t>
            </w:r>
            <w:r w:rsidR="00263FC9">
              <w:t>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6263D4EF" w:rsidR="00E61721" w:rsidRPr="00263FC9" w:rsidRDefault="00800942" w:rsidP="006F1829">
            <w:pPr>
              <w:pStyle w:val="CRCoverPage"/>
              <w:spacing w:after="0"/>
              <w:rPr>
                <w:sz w:val="16"/>
                <w:szCs w:val="16"/>
              </w:rPr>
            </w:pPr>
            <w:r w:rsidRPr="00800942">
              <w:rPr>
                <w:sz w:val="16"/>
                <w:szCs w:val="16"/>
              </w:rPr>
              <w:t>DL_n2A-n5A-n66A/-,DL_n2A-n5A-n66A/UL_CA_n2A-n5A,DL_n2A-n5A-n66A/UL_CA_n2A-n66A,DL_n2A-n5A-n66A/UL_CA_n5A-n66A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E8506" w14:textId="77777777" w:rsidR="00E56F5A" w:rsidRDefault="00E56F5A">
      <w:pPr>
        <w:spacing w:after="0"/>
      </w:pPr>
      <w:r>
        <w:separator/>
      </w:r>
    </w:p>
  </w:endnote>
  <w:endnote w:type="continuationSeparator" w:id="0">
    <w:p w14:paraId="0D89827C" w14:textId="77777777" w:rsidR="00E56F5A" w:rsidRDefault="00E56F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65D4E" w14:textId="77777777" w:rsidR="00E56F5A" w:rsidRDefault="00E56F5A">
      <w:pPr>
        <w:spacing w:after="0"/>
      </w:pPr>
      <w:r>
        <w:separator/>
      </w:r>
    </w:p>
  </w:footnote>
  <w:footnote w:type="continuationSeparator" w:id="0">
    <w:p w14:paraId="65EC5EDA" w14:textId="77777777" w:rsidR="00E56F5A" w:rsidRDefault="00E56F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25D6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4FEB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35E"/>
    <w:rsid w:val="00373A2A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0F0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028C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829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44A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0942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7B6F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772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37EE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21D37"/>
    <w:rsid w:val="00C33079"/>
    <w:rsid w:val="00C37A92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024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56F5A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0753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7854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2DA0B2C-F9DF-4281-A54D-7CF03C73C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2024-08-05T21:06:00Z</dcterms:created>
  <dcterms:modified xsi:type="dcterms:W3CDTF">2024-08-05T21:08:00Z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